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AEC" w:rsidRPr="00350037" w:rsidRDefault="00D37AEC" w:rsidP="00D37AEC">
      <w:pPr>
        <w:pStyle w:val="Appendix"/>
      </w:pPr>
      <w:r w:rsidRPr="00350037">
        <w:t>BIJLAGE</w:t>
      </w:r>
      <w:r w:rsidR="00E653D7">
        <w:t xml:space="preserve"> 3</w:t>
      </w:r>
      <w:r w:rsidRPr="00350037">
        <w:tab/>
      </w:r>
      <w:r>
        <w:t>Systeemconfiguratie</w:t>
      </w:r>
    </w:p>
    <w:p w:rsidR="00D37AEC" w:rsidRPr="000A2B41" w:rsidRDefault="00D37AEC" w:rsidP="00D37AEC">
      <w:pPr>
        <w:rPr>
          <w:rFonts w:cs="Arial"/>
          <w:sz w:val="20"/>
        </w:rPr>
      </w:pPr>
      <w:r>
        <w:rPr>
          <w:rFonts w:cs="Arial"/>
          <w:sz w:val="20"/>
        </w:rPr>
        <w:t>Op</w:t>
      </w:r>
      <w:r w:rsidRPr="000A2B41">
        <w:rPr>
          <w:rFonts w:cs="Arial"/>
          <w:sz w:val="20"/>
        </w:rPr>
        <w:t>drachtgever:</w:t>
      </w:r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 w:rsidRPr="000A2B41">
        <w:rPr>
          <w:rFonts w:cs="Arial"/>
          <w:sz w:val="20"/>
        </w:rPr>
        <w:t xml:space="preserve">Hoogheemraadschap </w:t>
      </w:r>
      <w:r>
        <w:rPr>
          <w:rFonts w:cs="Arial"/>
          <w:sz w:val="20"/>
        </w:rPr>
        <w:t>Schieland en de Krimpenerwaard</w:t>
      </w:r>
    </w:p>
    <w:p w:rsidR="00D37AEC" w:rsidRPr="000A2B41" w:rsidRDefault="00D37AEC" w:rsidP="00D37AEC">
      <w:pPr>
        <w:rPr>
          <w:rFonts w:cs="Arial"/>
          <w:sz w:val="20"/>
        </w:rPr>
      </w:pPr>
      <w:r w:rsidRPr="000A2B41">
        <w:rPr>
          <w:rFonts w:cs="Arial"/>
          <w:sz w:val="20"/>
        </w:rPr>
        <w:t>Proje</w:t>
      </w:r>
      <w:r>
        <w:rPr>
          <w:rFonts w:cs="Arial"/>
          <w:sz w:val="20"/>
        </w:rPr>
        <w:t xml:space="preserve">ct: 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 xml:space="preserve">Aanpassing beluchting </w:t>
      </w:r>
      <w:proofErr w:type="spellStart"/>
      <w:r w:rsidR="00E653D7">
        <w:rPr>
          <w:rFonts w:cs="Arial"/>
          <w:sz w:val="20"/>
        </w:rPr>
        <w:t>awzi</w:t>
      </w:r>
      <w:proofErr w:type="spellEnd"/>
      <w:r w:rsidR="00E653D7">
        <w:rPr>
          <w:rFonts w:cs="Arial"/>
          <w:sz w:val="20"/>
        </w:rPr>
        <w:t xml:space="preserve"> </w:t>
      </w:r>
      <w:proofErr w:type="spellStart"/>
      <w:r>
        <w:rPr>
          <w:rFonts w:cs="Arial"/>
          <w:sz w:val="20"/>
        </w:rPr>
        <w:t>Kortenoord</w:t>
      </w:r>
      <w:proofErr w:type="spellEnd"/>
      <w:r>
        <w:rPr>
          <w:rFonts w:cs="Arial"/>
          <w:sz w:val="20"/>
        </w:rPr>
        <w:t xml:space="preserve"> en </w:t>
      </w:r>
      <w:proofErr w:type="spellStart"/>
      <w:r>
        <w:rPr>
          <w:rFonts w:cs="Arial"/>
          <w:sz w:val="20"/>
        </w:rPr>
        <w:t>Groenedijk</w:t>
      </w:r>
      <w:proofErr w:type="spellEnd"/>
    </w:p>
    <w:p w:rsidR="00D37AEC" w:rsidRPr="006A5903" w:rsidRDefault="00D37AEC" w:rsidP="00D37AEC">
      <w:pPr>
        <w:tabs>
          <w:tab w:val="left" w:pos="1418"/>
          <w:tab w:val="left" w:pos="1701"/>
          <w:tab w:val="right" w:pos="8221"/>
          <w:tab w:val="right" w:pos="8505"/>
        </w:tabs>
        <w:spacing w:line="360" w:lineRule="auto"/>
        <w:rPr>
          <w:spacing w:val="-2"/>
          <w:sz w:val="20"/>
        </w:rPr>
      </w:pPr>
    </w:p>
    <w:p w:rsidR="00D37AEC" w:rsidRPr="00D37AEC" w:rsidRDefault="00D37AEC" w:rsidP="00D37AEC">
      <w:pPr>
        <w:rPr>
          <w:rFonts w:cs="Arial"/>
          <w:b/>
          <w:spacing w:val="-2"/>
        </w:rPr>
      </w:pPr>
      <w:r w:rsidRPr="00D37AEC">
        <w:rPr>
          <w:rFonts w:cs="Arial"/>
          <w:b/>
          <w:spacing w:val="-2"/>
        </w:rPr>
        <w:t xml:space="preserve">Systeemconfiguratie  </w:t>
      </w:r>
      <w:proofErr w:type="spellStart"/>
      <w:r w:rsidRPr="00D37AEC">
        <w:rPr>
          <w:rFonts w:cs="Arial"/>
          <w:b/>
          <w:spacing w:val="-2"/>
        </w:rPr>
        <w:t>awzi</w:t>
      </w:r>
      <w:proofErr w:type="spellEnd"/>
      <w:r w:rsidRPr="00D37AEC">
        <w:rPr>
          <w:rFonts w:cs="Arial"/>
          <w:b/>
          <w:spacing w:val="-2"/>
        </w:rPr>
        <w:t xml:space="preserve"> </w:t>
      </w:r>
      <w:proofErr w:type="spellStart"/>
      <w:r w:rsidRPr="00D37AEC">
        <w:rPr>
          <w:rFonts w:cs="Arial"/>
          <w:b/>
          <w:spacing w:val="-2"/>
        </w:rPr>
        <w:t>Kortenoord</w:t>
      </w:r>
      <w:proofErr w:type="spellEnd"/>
    </w:p>
    <w:tbl>
      <w:tblPr>
        <w:tblW w:w="8505" w:type="dxa"/>
        <w:tblInd w:w="1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3520"/>
        <w:gridCol w:w="4985"/>
      </w:tblGrid>
      <w:tr w:rsidR="00D37AEC" w:rsidRPr="006A5903" w:rsidTr="00DE3569">
        <w:trPr>
          <w:hidden/>
        </w:trPr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AEC" w:rsidRPr="00B67AA2" w:rsidRDefault="00D37AEC" w:rsidP="00DE3569">
            <w:pPr>
              <w:spacing w:before="48" w:after="122"/>
              <w:jc w:val="left"/>
              <w:rPr>
                <w:rFonts w:cs="Arial"/>
                <w:b/>
                <w:spacing w:val="-2"/>
              </w:rPr>
            </w:pPr>
            <w:r w:rsidRPr="00B67AA2">
              <w:rPr>
                <w:rFonts w:cs="Arial"/>
                <w:b/>
                <w:vanish/>
                <w:color w:val="FFFFFF"/>
                <w:spacing w:val="-2"/>
              </w:rPr>
              <w:fldChar w:fldCharType="begin"/>
            </w:r>
            <w:r w:rsidRPr="00B67AA2">
              <w:rPr>
                <w:rFonts w:cs="Arial"/>
                <w:b/>
                <w:vanish/>
                <w:color w:val="FFFFFF"/>
                <w:spacing w:val="-2"/>
              </w:rPr>
              <w:instrText xml:space="preserve">PRIVATE </w:instrText>
            </w:r>
            <w:r w:rsidRPr="00B67AA2">
              <w:rPr>
                <w:rFonts w:cs="Arial"/>
                <w:b/>
                <w:vanish/>
                <w:color w:val="FFFFFF"/>
                <w:spacing w:val="-2"/>
              </w:rPr>
              <w:fldChar w:fldCharType="end"/>
            </w:r>
            <w:r w:rsidRPr="00B67AA2">
              <w:rPr>
                <w:rFonts w:cs="Arial"/>
                <w:b/>
                <w:vanish/>
                <w:color w:val="FFFFFF"/>
                <w:spacing w:val="-2"/>
              </w:rPr>
              <w:fldChar w:fldCharType="begin"/>
            </w:r>
            <w:r w:rsidRPr="00B67AA2">
              <w:rPr>
                <w:rFonts w:cs="Arial"/>
                <w:b/>
                <w:vanish/>
                <w:color w:val="FFFFFF"/>
                <w:spacing w:val="-2"/>
              </w:rPr>
              <w:instrText xml:space="preserve">PRIVATE </w:instrText>
            </w:r>
            <w:r w:rsidRPr="00B67AA2">
              <w:rPr>
                <w:rFonts w:cs="Arial"/>
                <w:b/>
                <w:vanish/>
                <w:color w:val="FFFFFF"/>
                <w:spacing w:val="-2"/>
              </w:rPr>
              <w:fldChar w:fldCharType="end"/>
            </w:r>
            <w:r w:rsidRPr="00B67AA2">
              <w:rPr>
                <w:rFonts w:cs="Arial"/>
                <w:b/>
                <w:spacing w:val="-2"/>
              </w:rPr>
              <w:t>Blowers</w:t>
            </w:r>
          </w:p>
          <w:p w:rsidR="00D37AEC" w:rsidRDefault="00D37AEC" w:rsidP="00DE3569">
            <w:pPr>
              <w:pStyle w:val="Bullet1"/>
            </w:pPr>
            <w:r>
              <w:t>Merk</w:t>
            </w:r>
          </w:p>
          <w:p w:rsidR="00D37AEC" w:rsidRDefault="00D37AEC" w:rsidP="00DE3569">
            <w:pPr>
              <w:pStyle w:val="Bullet1"/>
            </w:pPr>
            <w:r>
              <w:t>Type</w:t>
            </w:r>
          </w:p>
          <w:p w:rsidR="00D37AEC" w:rsidRDefault="00D37AEC" w:rsidP="00DE3569">
            <w:pPr>
              <w:pStyle w:val="Bullet1"/>
            </w:pPr>
            <w:r>
              <w:t>Vermogen</w:t>
            </w:r>
          </w:p>
          <w:p w:rsidR="00D37AEC" w:rsidRDefault="00D37AEC" w:rsidP="00DE3569">
            <w:pPr>
              <w:pStyle w:val="Bullet1"/>
            </w:pPr>
            <w:r>
              <w:t>Capaciteitsbereik</w:t>
            </w:r>
          </w:p>
          <w:p w:rsidR="00D37AEC" w:rsidRDefault="00D37AEC" w:rsidP="00DE3569">
            <w:pPr>
              <w:pStyle w:val="Bullet1"/>
            </w:pPr>
            <w:r>
              <w:t>Aantal</w:t>
            </w:r>
          </w:p>
          <w:p w:rsidR="00D37AEC" w:rsidRPr="006A5903" w:rsidRDefault="00D37AEC" w:rsidP="00DE3569">
            <w:pPr>
              <w:pStyle w:val="Bullet1"/>
              <w:numPr>
                <w:ilvl w:val="0"/>
                <w:numId w:val="0"/>
              </w:numPr>
            </w:pP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AEC" w:rsidRDefault="00D37AEC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Pr="006A5903" w:rsidRDefault="00D37AEC" w:rsidP="00DE3569">
            <w:pPr>
              <w:pStyle w:val="Bullet1"/>
            </w:pPr>
            <w:r>
              <w:t>…</w:t>
            </w:r>
          </w:p>
        </w:tc>
      </w:tr>
      <w:tr w:rsidR="00D37AEC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AEC" w:rsidRPr="00B67AA2" w:rsidRDefault="00D37AEC" w:rsidP="00DE3569">
            <w:pPr>
              <w:spacing w:before="48" w:after="122"/>
              <w:jc w:val="left"/>
              <w:rPr>
                <w:rFonts w:cs="Arial"/>
                <w:b/>
                <w:spacing w:val="-2"/>
              </w:rPr>
            </w:pPr>
            <w:r w:rsidRPr="00B67AA2">
              <w:rPr>
                <w:rFonts w:cs="Arial"/>
                <w:b/>
                <w:spacing w:val="-2"/>
              </w:rPr>
              <w:t>Beluchtingselementen</w:t>
            </w:r>
          </w:p>
          <w:p w:rsidR="00D37AEC" w:rsidRDefault="00D37AEC" w:rsidP="00DE3569">
            <w:pPr>
              <w:pStyle w:val="Bullet1"/>
            </w:pPr>
            <w:r>
              <w:t>Merk</w:t>
            </w:r>
          </w:p>
          <w:p w:rsidR="00D37AEC" w:rsidRDefault="00D37AEC" w:rsidP="00DE3569">
            <w:pPr>
              <w:pStyle w:val="Bullet1"/>
            </w:pPr>
            <w:r>
              <w:t>Type</w:t>
            </w:r>
          </w:p>
          <w:p w:rsidR="00D37AEC" w:rsidRDefault="00D37AEC" w:rsidP="00DE3569">
            <w:pPr>
              <w:pStyle w:val="Bullet1"/>
            </w:pPr>
            <w:r>
              <w:t>Capaciteit</w:t>
            </w:r>
          </w:p>
          <w:p w:rsidR="00D37AEC" w:rsidRDefault="00D37AEC" w:rsidP="00DE3569">
            <w:pPr>
              <w:pStyle w:val="Bullet1"/>
            </w:pPr>
            <w:r>
              <w:t>Materiaal</w:t>
            </w:r>
          </w:p>
          <w:p w:rsidR="00D37AEC" w:rsidRDefault="00D37AEC" w:rsidP="00DE3569">
            <w:pPr>
              <w:pStyle w:val="Bullet1"/>
            </w:pPr>
            <w:r>
              <w:t>Aantal</w:t>
            </w:r>
          </w:p>
          <w:p w:rsidR="00D37AEC" w:rsidRPr="006A5903" w:rsidRDefault="00D37AEC" w:rsidP="00DE3569">
            <w:pPr>
              <w:pStyle w:val="Bullet1"/>
              <w:numPr>
                <w:ilvl w:val="0"/>
                <w:numId w:val="0"/>
              </w:numPr>
            </w:pP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AEC" w:rsidRDefault="00D37AEC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Pr="006A5903" w:rsidRDefault="00D37AEC" w:rsidP="00DE3569">
            <w:pPr>
              <w:pStyle w:val="Bullet1"/>
            </w:pPr>
            <w:r>
              <w:t>…</w:t>
            </w:r>
          </w:p>
        </w:tc>
      </w:tr>
      <w:tr w:rsidR="00D37AEC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AEC" w:rsidRPr="00B67AA2" w:rsidRDefault="00D37AEC" w:rsidP="00DE3569">
            <w:pPr>
              <w:spacing w:before="48" w:after="122"/>
              <w:jc w:val="left"/>
              <w:rPr>
                <w:rFonts w:cs="Arial"/>
                <w:b/>
                <w:spacing w:val="-2"/>
              </w:rPr>
            </w:pPr>
            <w:proofErr w:type="spellStart"/>
            <w:r w:rsidRPr="00B67AA2">
              <w:rPr>
                <w:rFonts w:cs="Arial"/>
                <w:b/>
                <w:spacing w:val="-2"/>
              </w:rPr>
              <w:t>Voortstuwers</w:t>
            </w:r>
            <w:proofErr w:type="spellEnd"/>
          </w:p>
          <w:p w:rsidR="00D37AEC" w:rsidRDefault="00D37AEC" w:rsidP="00DE3569">
            <w:pPr>
              <w:pStyle w:val="Bullet1"/>
            </w:pPr>
            <w:r>
              <w:t>Merk</w:t>
            </w:r>
          </w:p>
          <w:p w:rsidR="00D37AEC" w:rsidRDefault="00D37AEC" w:rsidP="00DE3569">
            <w:pPr>
              <w:pStyle w:val="Bullet1"/>
            </w:pPr>
            <w:r>
              <w:t>Type</w:t>
            </w:r>
          </w:p>
          <w:p w:rsidR="00D37AEC" w:rsidRDefault="00D37AEC" w:rsidP="00DE3569">
            <w:pPr>
              <w:pStyle w:val="Bullet1"/>
            </w:pPr>
            <w:r>
              <w:t>Vermogen</w:t>
            </w:r>
          </w:p>
          <w:p w:rsidR="00D37AEC" w:rsidRDefault="00D37AEC" w:rsidP="00DE3569">
            <w:pPr>
              <w:pStyle w:val="Bullet1"/>
            </w:pPr>
            <w:r>
              <w:t>Aantal</w:t>
            </w:r>
          </w:p>
          <w:p w:rsidR="00D37AEC" w:rsidRPr="006A5903" w:rsidRDefault="00D37AEC" w:rsidP="00DE3569">
            <w:pPr>
              <w:pStyle w:val="Bullet1"/>
              <w:numPr>
                <w:ilvl w:val="0"/>
                <w:numId w:val="0"/>
              </w:numPr>
            </w:pP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AEC" w:rsidRDefault="00D37AEC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Pr="006A5903" w:rsidRDefault="00D37AEC" w:rsidP="00DE3569">
            <w:pPr>
              <w:pStyle w:val="Bullet1"/>
            </w:pPr>
            <w:r>
              <w:t>…</w:t>
            </w:r>
          </w:p>
        </w:tc>
      </w:tr>
    </w:tbl>
    <w:p w:rsidR="00E653D7" w:rsidRDefault="00E653D7" w:rsidP="00D37AEC">
      <w:pPr>
        <w:rPr>
          <w:rFonts w:cs="Arial"/>
          <w:b/>
          <w:spacing w:val="-2"/>
        </w:rPr>
      </w:pPr>
    </w:p>
    <w:p w:rsidR="00D37AEC" w:rsidRPr="00D37AEC" w:rsidRDefault="00D37AEC" w:rsidP="00D37AEC">
      <w:pPr>
        <w:rPr>
          <w:rFonts w:cs="Arial"/>
          <w:b/>
          <w:spacing w:val="-2"/>
        </w:rPr>
      </w:pPr>
      <w:r w:rsidRPr="00D37AEC">
        <w:rPr>
          <w:rFonts w:cs="Arial"/>
          <w:b/>
          <w:spacing w:val="-2"/>
        </w:rPr>
        <w:t xml:space="preserve">Systeemconfiguratie  </w:t>
      </w:r>
      <w:proofErr w:type="spellStart"/>
      <w:r w:rsidRPr="00D37AEC">
        <w:rPr>
          <w:rFonts w:cs="Arial"/>
          <w:b/>
          <w:spacing w:val="-2"/>
        </w:rPr>
        <w:t>awzi</w:t>
      </w:r>
      <w:proofErr w:type="spellEnd"/>
      <w:r w:rsidRPr="00D37AEC">
        <w:rPr>
          <w:rFonts w:cs="Arial"/>
          <w:b/>
          <w:spacing w:val="-2"/>
        </w:rPr>
        <w:t xml:space="preserve"> </w:t>
      </w:r>
      <w:proofErr w:type="spellStart"/>
      <w:r w:rsidRPr="00D37AEC">
        <w:rPr>
          <w:rFonts w:cs="Arial"/>
          <w:b/>
          <w:spacing w:val="-2"/>
        </w:rPr>
        <w:t>Groenedijk</w:t>
      </w:r>
      <w:proofErr w:type="spellEnd"/>
    </w:p>
    <w:tbl>
      <w:tblPr>
        <w:tblW w:w="8505" w:type="dxa"/>
        <w:tblInd w:w="1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3520"/>
        <w:gridCol w:w="4985"/>
      </w:tblGrid>
      <w:tr w:rsidR="00D37AEC" w:rsidRPr="006A5903" w:rsidTr="00DE3569">
        <w:trPr>
          <w:hidden/>
        </w:trPr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AEC" w:rsidRPr="00B67AA2" w:rsidRDefault="00D37AEC" w:rsidP="00DE3569">
            <w:pPr>
              <w:spacing w:before="48" w:after="122"/>
              <w:jc w:val="left"/>
              <w:rPr>
                <w:rFonts w:cs="Arial"/>
                <w:b/>
                <w:spacing w:val="-2"/>
              </w:rPr>
            </w:pPr>
            <w:r w:rsidRPr="00B67AA2">
              <w:rPr>
                <w:rFonts w:cs="Arial"/>
                <w:b/>
                <w:vanish/>
                <w:color w:val="FFFFFF"/>
                <w:spacing w:val="-2"/>
              </w:rPr>
              <w:fldChar w:fldCharType="begin"/>
            </w:r>
            <w:r w:rsidRPr="00B67AA2">
              <w:rPr>
                <w:rFonts w:cs="Arial"/>
                <w:b/>
                <w:vanish/>
                <w:color w:val="FFFFFF"/>
                <w:spacing w:val="-2"/>
              </w:rPr>
              <w:instrText xml:space="preserve">PRIVATE </w:instrText>
            </w:r>
            <w:r w:rsidRPr="00B67AA2">
              <w:rPr>
                <w:rFonts w:cs="Arial"/>
                <w:b/>
                <w:vanish/>
                <w:color w:val="FFFFFF"/>
                <w:spacing w:val="-2"/>
              </w:rPr>
              <w:fldChar w:fldCharType="end"/>
            </w:r>
            <w:r w:rsidRPr="00B67AA2">
              <w:rPr>
                <w:rFonts w:cs="Arial"/>
                <w:b/>
                <w:vanish/>
                <w:color w:val="FFFFFF"/>
                <w:spacing w:val="-2"/>
              </w:rPr>
              <w:fldChar w:fldCharType="begin"/>
            </w:r>
            <w:r w:rsidRPr="00B67AA2">
              <w:rPr>
                <w:rFonts w:cs="Arial"/>
                <w:b/>
                <w:vanish/>
                <w:color w:val="FFFFFF"/>
                <w:spacing w:val="-2"/>
              </w:rPr>
              <w:instrText xml:space="preserve">PRIVATE </w:instrText>
            </w:r>
            <w:r w:rsidRPr="00B67AA2">
              <w:rPr>
                <w:rFonts w:cs="Arial"/>
                <w:b/>
                <w:vanish/>
                <w:color w:val="FFFFFF"/>
                <w:spacing w:val="-2"/>
              </w:rPr>
              <w:fldChar w:fldCharType="end"/>
            </w:r>
            <w:r w:rsidRPr="00B67AA2">
              <w:rPr>
                <w:rFonts w:cs="Arial"/>
                <w:b/>
                <w:spacing w:val="-2"/>
              </w:rPr>
              <w:t>Blowers</w:t>
            </w:r>
          </w:p>
          <w:p w:rsidR="00D37AEC" w:rsidRDefault="00D37AEC" w:rsidP="00DE3569">
            <w:pPr>
              <w:pStyle w:val="Bullet1"/>
            </w:pPr>
            <w:r>
              <w:t>Merk</w:t>
            </w:r>
          </w:p>
          <w:p w:rsidR="00D37AEC" w:rsidRDefault="00D37AEC" w:rsidP="00DE3569">
            <w:pPr>
              <w:pStyle w:val="Bullet1"/>
            </w:pPr>
            <w:r>
              <w:t>Type</w:t>
            </w:r>
          </w:p>
          <w:p w:rsidR="00D37AEC" w:rsidRDefault="00D37AEC" w:rsidP="00DE3569">
            <w:pPr>
              <w:pStyle w:val="Bullet1"/>
            </w:pPr>
            <w:r>
              <w:t>Vermogen</w:t>
            </w:r>
          </w:p>
          <w:p w:rsidR="00D37AEC" w:rsidRDefault="00D37AEC" w:rsidP="00DE3569">
            <w:pPr>
              <w:pStyle w:val="Bullet1"/>
            </w:pPr>
            <w:r>
              <w:t>Capaciteitsbereik</w:t>
            </w:r>
          </w:p>
          <w:p w:rsidR="00D37AEC" w:rsidRDefault="00D37AEC" w:rsidP="00DE3569">
            <w:pPr>
              <w:pStyle w:val="Bullet1"/>
            </w:pPr>
            <w:r>
              <w:t>Aantal</w:t>
            </w:r>
          </w:p>
          <w:p w:rsidR="00D37AEC" w:rsidRPr="006A5903" w:rsidRDefault="00D37AEC" w:rsidP="00DE3569">
            <w:pPr>
              <w:pStyle w:val="Bullet1"/>
              <w:numPr>
                <w:ilvl w:val="0"/>
                <w:numId w:val="0"/>
              </w:numPr>
            </w:pP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AEC" w:rsidRDefault="00D37AEC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Pr="006A5903" w:rsidRDefault="00D37AEC" w:rsidP="00DE3569">
            <w:pPr>
              <w:pStyle w:val="Bullet1"/>
            </w:pPr>
            <w:r>
              <w:t>…</w:t>
            </w:r>
          </w:p>
        </w:tc>
      </w:tr>
      <w:tr w:rsidR="00D37AEC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AEC" w:rsidRPr="00B67AA2" w:rsidRDefault="00D37AEC" w:rsidP="00DE3569">
            <w:pPr>
              <w:spacing w:before="48" w:after="122"/>
              <w:jc w:val="left"/>
              <w:rPr>
                <w:rFonts w:cs="Arial"/>
                <w:b/>
                <w:spacing w:val="-2"/>
              </w:rPr>
            </w:pPr>
            <w:r w:rsidRPr="00B67AA2">
              <w:rPr>
                <w:rFonts w:cs="Arial"/>
                <w:b/>
                <w:spacing w:val="-2"/>
              </w:rPr>
              <w:t>Beluchtingselementen</w:t>
            </w:r>
          </w:p>
          <w:p w:rsidR="00D37AEC" w:rsidRDefault="00D37AEC" w:rsidP="00DE3569">
            <w:pPr>
              <w:pStyle w:val="Bullet1"/>
            </w:pPr>
            <w:r>
              <w:t>Merk</w:t>
            </w:r>
          </w:p>
          <w:p w:rsidR="00D37AEC" w:rsidRDefault="00D37AEC" w:rsidP="00DE3569">
            <w:pPr>
              <w:pStyle w:val="Bullet1"/>
            </w:pPr>
            <w:r>
              <w:t>Type</w:t>
            </w:r>
          </w:p>
          <w:p w:rsidR="00D37AEC" w:rsidRDefault="00D37AEC" w:rsidP="00DE3569">
            <w:pPr>
              <w:pStyle w:val="Bullet1"/>
            </w:pPr>
            <w:r>
              <w:t>Capaciteit</w:t>
            </w:r>
          </w:p>
          <w:p w:rsidR="00D37AEC" w:rsidRDefault="00D37AEC" w:rsidP="00DE3569">
            <w:pPr>
              <w:pStyle w:val="Bullet1"/>
            </w:pPr>
            <w:r>
              <w:t>Materiaal</w:t>
            </w:r>
          </w:p>
          <w:p w:rsidR="00D37AEC" w:rsidRDefault="00D37AEC" w:rsidP="00DE3569">
            <w:pPr>
              <w:pStyle w:val="Bullet1"/>
            </w:pPr>
            <w:r>
              <w:t>Aantal</w:t>
            </w:r>
          </w:p>
          <w:p w:rsidR="00D37AEC" w:rsidRPr="006A5903" w:rsidRDefault="00D37AEC" w:rsidP="00DE3569">
            <w:pPr>
              <w:pStyle w:val="Bullet1"/>
              <w:numPr>
                <w:ilvl w:val="0"/>
                <w:numId w:val="0"/>
              </w:numPr>
            </w:pP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AEC" w:rsidRDefault="00D37AEC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Pr="006A5903" w:rsidRDefault="00D37AEC" w:rsidP="00DE3569">
            <w:pPr>
              <w:pStyle w:val="Bullet1"/>
            </w:pPr>
            <w:r>
              <w:t>…</w:t>
            </w:r>
          </w:p>
        </w:tc>
      </w:tr>
      <w:tr w:rsidR="00D37AEC" w:rsidRPr="006A5903" w:rsidTr="00DE3569">
        <w:tc>
          <w:tcPr>
            <w:tcW w:w="3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AEC" w:rsidRPr="00B67AA2" w:rsidRDefault="00D37AEC" w:rsidP="00DE3569">
            <w:pPr>
              <w:spacing w:before="48" w:after="122"/>
              <w:jc w:val="left"/>
              <w:rPr>
                <w:rFonts w:cs="Arial"/>
                <w:b/>
                <w:spacing w:val="-2"/>
              </w:rPr>
            </w:pPr>
            <w:proofErr w:type="spellStart"/>
            <w:r w:rsidRPr="00B67AA2">
              <w:rPr>
                <w:rFonts w:cs="Arial"/>
                <w:b/>
                <w:spacing w:val="-2"/>
              </w:rPr>
              <w:t>Voortstuwers</w:t>
            </w:r>
            <w:proofErr w:type="spellEnd"/>
          </w:p>
          <w:p w:rsidR="00D37AEC" w:rsidRDefault="00D37AEC" w:rsidP="00DE3569">
            <w:pPr>
              <w:pStyle w:val="Bullet1"/>
            </w:pPr>
            <w:r>
              <w:t>Merk</w:t>
            </w:r>
          </w:p>
          <w:p w:rsidR="00D37AEC" w:rsidRDefault="00D37AEC" w:rsidP="00DE3569">
            <w:pPr>
              <w:pStyle w:val="Bullet1"/>
            </w:pPr>
            <w:r>
              <w:t>Type</w:t>
            </w:r>
          </w:p>
          <w:p w:rsidR="00D37AEC" w:rsidRDefault="00D37AEC" w:rsidP="00DE3569">
            <w:pPr>
              <w:pStyle w:val="Bullet1"/>
            </w:pPr>
            <w:r>
              <w:t>Vermogen</w:t>
            </w:r>
          </w:p>
          <w:p w:rsidR="00D37AEC" w:rsidRDefault="00D37AEC" w:rsidP="00DE3569">
            <w:pPr>
              <w:pStyle w:val="Bullet1"/>
            </w:pPr>
            <w:r>
              <w:t>Aantal</w:t>
            </w:r>
          </w:p>
          <w:p w:rsidR="00D37AEC" w:rsidRPr="006A5903" w:rsidRDefault="00D37AEC" w:rsidP="00DE3569">
            <w:pPr>
              <w:pStyle w:val="Bullet1"/>
              <w:numPr>
                <w:ilvl w:val="0"/>
                <w:numId w:val="0"/>
              </w:numPr>
            </w:pPr>
          </w:p>
        </w:tc>
        <w:tc>
          <w:tcPr>
            <w:tcW w:w="4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AEC" w:rsidRDefault="00D37AEC" w:rsidP="00DE3569">
            <w:pPr>
              <w:spacing w:before="48" w:after="122"/>
              <w:jc w:val="left"/>
              <w:rPr>
                <w:rFonts w:cs="Arial"/>
                <w:spacing w:val="-2"/>
              </w:rPr>
            </w:pP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Default="00D37AEC" w:rsidP="00DE3569">
            <w:pPr>
              <w:pStyle w:val="Bullet1"/>
            </w:pPr>
            <w:r>
              <w:t>…</w:t>
            </w:r>
          </w:p>
          <w:p w:rsidR="00D37AEC" w:rsidRPr="006A5903" w:rsidRDefault="00D37AEC" w:rsidP="00DE3569">
            <w:pPr>
              <w:pStyle w:val="Bullet1"/>
            </w:pPr>
            <w:r>
              <w:t>…</w:t>
            </w:r>
          </w:p>
        </w:tc>
      </w:tr>
    </w:tbl>
    <w:p w:rsidR="009630CB" w:rsidRDefault="009630CB"/>
    <w:p w:rsidR="00D37AEC" w:rsidRDefault="00D37AEC"/>
    <w:p w:rsidR="00D37AEC" w:rsidRDefault="00D37AEC">
      <w:r>
        <w:t>Inschrijver:</w:t>
      </w:r>
    </w:p>
    <w:p w:rsidR="00D37AEC" w:rsidRDefault="00D37AEC"/>
    <w:p w:rsidR="00D37AEC" w:rsidRDefault="00262B7F">
      <w:r>
        <w:t>Naam ondertekenaar:</w:t>
      </w:r>
    </w:p>
    <w:p w:rsidR="00262B7F" w:rsidRDefault="00262B7F"/>
    <w:p w:rsidR="00262B7F" w:rsidRDefault="00262B7F">
      <w:r>
        <w:t>Functie;</w:t>
      </w:r>
    </w:p>
    <w:p w:rsidR="00D37AEC" w:rsidRDefault="00D37AEC"/>
    <w:p w:rsidR="00D37AEC" w:rsidRDefault="00D37AEC">
      <w:r>
        <w:t>Datum:</w:t>
      </w:r>
    </w:p>
    <w:p w:rsidR="00D37AEC" w:rsidRDefault="00D37AEC"/>
    <w:p w:rsidR="00D37AEC" w:rsidRDefault="00D37AEC">
      <w:r>
        <w:t>Handtekening:</w:t>
      </w:r>
      <w:bookmarkStart w:id="0" w:name="_GoBack"/>
      <w:bookmarkEnd w:id="0"/>
    </w:p>
    <w:sectPr w:rsidR="00D37A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76F6"/>
    <w:multiLevelType w:val="hybridMultilevel"/>
    <w:tmpl w:val="3A843D04"/>
    <w:lvl w:ilvl="0" w:tplc="CD942892">
      <w:start w:val="1"/>
      <w:numFmt w:val="bullet"/>
      <w:pStyle w:val="Bullet1"/>
      <w:lvlText w:val="–"/>
      <w:lvlJc w:val="left"/>
      <w:pPr>
        <w:tabs>
          <w:tab w:val="num" w:pos="567"/>
        </w:tabs>
        <w:ind w:left="567" w:hanging="567"/>
      </w:pPr>
      <w:rPr>
        <w:rFonts w:asci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AEC"/>
    <w:rsid w:val="00205A11"/>
    <w:rsid w:val="00261F10"/>
    <w:rsid w:val="00262B7F"/>
    <w:rsid w:val="002C62CD"/>
    <w:rsid w:val="002E3FA9"/>
    <w:rsid w:val="0030280F"/>
    <w:rsid w:val="003F629C"/>
    <w:rsid w:val="00410501"/>
    <w:rsid w:val="004F7C9A"/>
    <w:rsid w:val="00515F4B"/>
    <w:rsid w:val="00554899"/>
    <w:rsid w:val="005F206A"/>
    <w:rsid w:val="00606BA0"/>
    <w:rsid w:val="006730C1"/>
    <w:rsid w:val="00692A32"/>
    <w:rsid w:val="006B44F7"/>
    <w:rsid w:val="0075543E"/>
    <w:rsid w:val="007B51D0"/>
    <w:rsid w:val="00870C05"/>
    <w:rsid w:val="008F314B"/>
    <w:rsid w:val="009630CB"/>
    <w:rsid w:val="0099651C"/>
    <w:rsid w:val="00A22411"/>
    <w:rsid w:val="00A57347"/>
    <w:rsid w:val="00B6635C"/>
    <w:rsid w:val="00BA31B7"/>
    <w:rsid w:val="00C232A5"/>
    <w:rsid w:val="00C336AF"/>
    <w:rsid w:val="00C45B69"/>
    <w:rsid w:val="00C466DC"/>
    <w:rsid w:val="00C73A28"/>
    <w:rsid w:val="00C73C1B"/>
    <w:rsid w:val="00C76BA1"/>
    <w:rsid w:val="00C87437"/>
    <w:rsid w:val="00CD2C41"/>
    <w:rsid w:val="00D14E96"/>
    <w:rsid w:val="00D37AEC"/>
    <w:rsid w:val="00D61E04"/>
    <w:rsid w:val="00D927BD"/>
    <w:rsid w:val="00DF487D"/>
    <w:rsid w:val="00E653D7"/>
    <w:rsid w:val="00E94C1F"/>
    <w:rsid w:val="00EE0084"/>
    <w:rsid w:val="00EE09CA"/>
    <w:rsid w:val="00FB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37AEC"/>
    <w:pPr>
      <w:spacing w:after="0" w:line="255" w:lineRule="exact"/>
      <w:jc w:val="both"/>
    </w:pPr>
    <w:rPr>
      <w:rFonts w:ascii="Arial" w:eastAsia="Times New Roman" w:hAnsi="Arial" w:cs="Times New Roman"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ullet1">
    <w:name w:val="Bullet 1"/>
    <w:basedOn w:val="Standaard"/>
    <w:rsid w:val="00D37AEC"/>
    <w:pPr>
      <w:numPr>
        <w:numId w:val="1"/>
      </w:numPr>
    </w:pPr>
  </w:style>
  <w:style w:type="paragraph" w:customStyle="1" w:styleId="Appendix">
    <w:name w:val="Appendix"/>
    <w:basedOn w:val="Standaard"/>
    <w:next w:val="Standaard"/>
    <w:rsid w:val="00D37AEC"/>
    <w:pPr>
      <w:tabs>
        <w:tab w:val="left" w:pos="1701"/>
      </w:tabs>
      <w:spacing w:after="480"/>
      <w:ind w:left="1701" w:hanging="1701"/>
      <w:jc w:val="left"/>
    </w:pPr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37AEC"/>
    <w:pPr>
      <w:spacing w:after="0" w:line="255" w:lineRule="exact"/>
      <w:jc w:val="both"/>
    </w:pPr>
    <w:rPr>
      <w:rFonts w:ascii="Arial" w:eastAsia="Times New Roman" w:hAnsi="Arial" w:cs="Times New Roman"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ullet1">
    <w:name w:val="Bullet 1"/>
    <w:basedOn w:val="Standaard"/>
    <w:rsid w:val="00D37AEC"/>
    <w:pPr>
      <w:numPr>
        <w:numId w:val="1"/>
      </w:numPr>
    </w:pPr>
  </w:style>
  <w:style w:type="paragraph" w:customStyle="1" w:styleId="Appendix">
    <w:name w:val="Appendix"/>
    <w:basedOn w:val="Standaard"/>
    <w:next w:val="Standaard"/>
    <w:rsid w:val="00D37AEC"/>
    <w:pPr>
      <w:tabs>
        <w:tab w:val="left" w:pos="1701"/>
      </w:tabs>
      <w:spacing w:after="480"/>
      <w:ind w:left="1701" w:hanging="1701"/>
      <w:jc w:val="left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AA51C9CF.dotm</Template>
  <TotalTime>4</TotalTime>
  <Pages>2</Pages>
  <Words>110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HHSK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Liem, Sisca</dc:creator>
  <cp:lastModifiedBy>liem1</cp:lastModifiedBy>
  <cp:revision>3</cp:revision>
  <dcterms:created xsi:type="dcterms:W3CDTF">2020-07-24T09:41:00Z</dcterms:created>
  <dcterms:modified xsi:type="dcterms:W3CDTF">2020-08-24T12:28:00Z</dcterms:modified>
</cp:coreProperties>
</file>